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734ACE" w:rsidRPr="00734ACE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bookmarkStart w:id="0" w:name="_GoBack"/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: Βαμβακοφόροι </w:t>
            </w:r>
            <w:proofErr w:type="spellStart"/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στυλεοί</w:t>
            </w:r>
            <w:proofErr w:type="spellEnd"/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End w:id="0"/>
          </w:p>
        </w:tc>
      </w:tr>
      <w:tr w:rsidR="00734ACE" w:rsidRPr="00734ACE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34ACE" w:rsidRPr="00734ACE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34ACE" w:rsidRPr="00734ACE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34AC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4AC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34AC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34AC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34AC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34ACE" w:rsidRPr="00734ACE" w:rsidTr="003A1C8B">
        <w:trPr>
          <w:cantSplit/>
          <w:trHeight w:hRule="exact" w:val="68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ACE" w:rsidRPr="00734ACE" w:rsidRDefault="00734ACE" w:rsidP="00734AC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hAnsi="Tahoma" w:cs="Tahoma"/>
                <w:color w:val="000000"/>
                <w:sz w:val="18"/>
                <w:szCs w:val="18"/>
              </w:rPr>
              <w:t xml:space="preserve">Βαμβακοφόροι </w:t>
            </w:r>
            <w:proofErr w:type="spellStart"/>
            <w:r w:rsidRPr="00734ACE">
              <w:rPr>
                <w:rFonts w:ascii="Tahoma" w:hAnsi="Tahoma" w:cs="Tahoma"/>
                <w:color w:val="000000"/>
                <w:sz w:val="18"/>
                <w:szCs w:val="18"/>
              </w:rPr>
              <w:t>στυλεοί</w:t>
            </w:r>
            <w:proofErr w:type="spellEnd"/>
            <w:r w:rsidRPr="00734ACE">
              <w:rPr>
                <w:rFonts w:ascii="Tahoma" w:hAnsi="Tahoma" w:cs="Tahoma"/>
                <w:color w:val="000000"/>
                <w:sz w:val="18"/>
                <w:szCs w:val="18"/>
              </w:rPr>
              <w:t>, των 15 εκατοστών, αποστειρωμένοι, με ξύλινη ράβδο και βαμβακερή κορυφή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34ACE" w:rsidRPr="00734ACE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34ACE" w:rsidRPr="00734ACE" w:rsidRDefault="00734ACE" w:rsidP="00734AC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734ACE" w:rsidRPr="00734ACE" w:rsidRDefault="00734ACE" w:rsidP="00734ACE">
            <w:pPr>
              <w:rPr>
                <w:rFonts w:ascii="Tahoma" w:hAnsi="Tahoma" w:cs="Tahoma"/>
                <w:sz w:val="18"/>
                <w:szCs w:val="18"/>
              </w:rPr>
            </w:pPr>
            <w:r w:rsidRPr="00734ACE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ACE" w:rsidRPr="00734ACE" w:rsidRDefault="00734ACE" w:rsidP="00734AC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734ACE" w:rsidRPr="00734ACE" w:rsidRDefault="00734ACE" w:rsidP="00734AC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734ACE" w:rsidRPr="00734ACE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34ACE" w:rsidRPr="00734ACE" w:rsidRDefault="00734ACE" w:rsidP="00734AC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34AC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34AC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ACE" w:rsidRPr="00734ACE" w:rsidRDefault="00734ACE" w:rsidP="00734AC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34ACE">
              <w:rPr>
                <w:rFonts w:ascii="Tahoma" w:hAnsi="Tahoma" w:cs="Tahoma"/>
                <w:sz w:val="18"/>
                <w:szCs w:val="18"/>
              </w:rPr>
              <w:t>25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ACE" w:rsidRPr="00734ACE" w:rsidRDefault="00734ACE" w:rsidP="00734AC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734ACE" w:rsidRPr="00734ACE" w:rsidRDefault="00734ACE" w:rsidP="00734AC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34ACE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75A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2025-11-24T17:41:00Z</dcterms:created>
  <dcterms:modified xsi:type="dcterms:W3CDTF">2025-11-24T17:41:00Z</dcterms:modified>
</cp:coreProperties>
</file>